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14FA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E14FA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 xml:space="preserve">440052, г. Пенза, ул. Ново-Тамбовская, д.9; </w:t>
            </w:r>
            <w:proofErr w:type="spellStart"/>
            <w:r>
              <w:rPr>
                <w:color w:val="000000"/>
                <w:sz w:val="20"/>
                <w:szCs w:val="20"/>
              </w:rPr>
              <w:t>Хасаншин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E14F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E14F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E14F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E14F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E14FA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E14FA8" w:rsidRPr="00E14FA8">
          <w:rPr>
            <w:b w:val="0"/>
          </w:rPr>
          <w:t xml:space="preserve"> 11091/042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E14FA8" w:rsidP="00232C8F">
            <w:r>
              <w:t>Уборщик территорий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E14FA8" w:rsidP="00232C8F">
            <w:r>
              <w:t>19262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E14FA8" w:rsidRPr="00E14FA8">
          <w:rPr>
            <w:rStyle w:val="aa"/>
          </w:rPr>
          <w:t xml:space="preserve"> Административно-хозяйственный персонал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E14FA8" w:rsidRPr="00E14FA8">
          <w:rPr>
            <w:rStyle w:val="aa"/>
          </w:rPr>
          <w:t>4;</w:t>
        </w:r>
        <w:r w:rsidR="00E14FA8" w:rsidRPr="00E14FA8">
          <w:rPr>
            <w:u w:val="single"/>
          </w:rPr>
          <w:t xml:space="preserve">  11091/042, 11091/042-1А (11091/042), 11091/042-2А (11091/042), 11091/042-3А (11091/042)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</w:t>
      </w:r>
      <w:proofErr w:type="gramStart"/>
      <w:r w:rsidRPr="003947ED">
        <w:t>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r w:rsidR="00683096">
        <w:fldChar w:fldCharType="begin"/>
      </w:r>
      <w:r w:rsidR="00683096">
        <w:instrText xml:space="preserve"> DOCVARIABLE "etks_info" \* MERGEFORMAT </w:instrText>
      </w:r>
      <w:r w:rsidR="00683096">
        <w:fldChar w:fldCharType="separate"/>
      </w:r>
      <w:r w:rsidR="00E14FA8" w:rsidRPr="00E14FA8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</w:t>
      </w:r>
      <w:proofErr w:type="gramEnd"/>
      <w:r w:rsidR="00E14FA8" w:rsidRPr="00E14FA8">
        <w:rPr>
          <w:u w:val="single"/>
        </w:rPr>
        <w:t xml:space="preserve"> 28.12.1994 N 88, от 31.01.1997 N 5, от 04.02.1997 N 7, от 01.06.1998 N 19, от 12.08.1998 N 33, от 04.08.2000 N 56, Приказов </w:t>
      </w:r>
      <w:proofErr w:type="spellStart"/>
      <w:r w:rsidR="00E14FA8" w:rsidRPr="00E14FA8">
        <w:rPr>
          <w:u w:val="single"/>
        </w:rPr>
        <w:t>Минздравсоцразвития</w:t>
      </w:r>
      <w:proofErr w:type="spellEnd"/>
      <w:r w:rsidR="00E14FA8" w:rsidRPr="00E14FA8">
        <w:rPr>
          <w:u w:val="single"/>
        </w:rPr>
        <w:t xml:space="preserve"> РФ </w:t>
      </w:r>
      <w:proofErr w:type="gramStart"/>
      <w:r w:rsidR="00E14FA8" w:rsidRPr="00E14FA8">
        <w:rPr>
          <w:u w:val="single"/>
        </w:rPr>
        <w:t>от</w:t>
      </w:r>
      <w:proofErr w:type="gramEnd"/>
      <w:r w:rsidR="00E14FA8" w:rsidRPr="00E14FA8">
        <w:rPr>
          <w:u w:val="single"/>
        </w:rPr>
        <w:t xml:space="preserve"> </w:t>
      </w:r>
      <w:proofErr w:type="gramStart"/>
      <w:r w:rsidR="00E14FA8" w:rsidRPr="00E14FA8">
        <w:rPr>
          <w:u w:val="single"/>
        </w:rPr>
        <w:t xml:space="preserve">24.10.2005 N 648, от 24.11.2008 N 665, с </w:t>
      </w:r>
      <w:proofErr w:type="spellStart"/>
      <w:r w:rsidR="00E14FA8" w:rsidRPr="00E14FA8">
        <w:rPr>
          <w:u w:val="single"/>
        </w:rPr>
        <w:t>изм</w:t>
      </w:r>
      <w:proofErr w:type="spellEnd"/>
      <w:r w:rsidR="00E14FA8" w:rsidRPr="00E14FA8">
        <w:rPr>
          <w:u w:val="single"/>
        </w:rPr>
        <w:t>., внесенными Постановлением Минтруда РФ от 16.07.2003 N 54)</w:t>
      </w:r>
      <w:r w:rsidR="00683096">
        <w:fldChar w:fldCharType="end"/>
      </w:r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  <w:proofErr w:type="gramEnd"/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E14FA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E14FA8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E14FA8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E14FA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E14FA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E14FA8" w:rsidP="00C31869">
            <w:pPr>
              <w:jc w:val="center"/>
            </w:pPr>
            <w:r>
              <w:t>040-791-893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E14FA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14FA8" w:rsidRDefault="00E14FA8" w:rsidP="00C31869">
            <w:pPr>
              <w:jc w:val="center"/>
            </w:pPr>
            <w:r>
              <w:t>003-976-503 51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4FA8" w:rsidRPr="003947ED" w:rsidRDefault="00E14FA8" w:rsidP="00AD14A4">
            <w:pPr>
              <w:rPr>
                <w:rStyle w:val="a7"/>
              </w:rPr>
            </w:pPr>
          </w:p>
        </w:tc>
      </w:tr>
      <w:tr w:rsidR="00E14FA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14FA8" w:rsidRDefault="00E14FA8" w:rsidP="00C31869">
            <w:pPr>
              <w:jc w:val="center"/>
            </w:pPr>
            <w:r>
              <w:t>018-815-158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4FA8" w:rsidRPr="003947ED" w:rsidRDefault="00E14FA8" w:rsidP="00AD14A4">
            <w:pPr>
              <w:rPr>
                <w:rStyle w:val="a7"/>
              </w:rPr>
            </w:pPr>
          </w:p>
        </w:tc>
      </w:tr>
      <w:tr w:rsidR="00E14FA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E14FA8" w:rsidRDefault="00E14FA8" w:rsidP="00C31869">
            <w:pPr>
              <w:jc w:val="center"/>
            </w:pPr>
            <w:r>
              <w:t>128-459-849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4FA8" w:rsidRPr="003947ED" w:rsidRDefault="00E14FA8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E14FA8" w:rsidRPr="00E14FA8">
          <w:rPr>
            <w:rStyle w:val="aa"/>
          </w:rPr>
          <w:t xml:space="preserve"> Уборочный </w:t>
        </w:r>
        <w:r w:rsidR="00E14FA8" w:rsidRPr="00E14FA8">
          <w:rPr>
            <w:u w:val="single"/>
          </w:rPr>
          <w:t xml:space="preserve">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E14FA8" w:rsidRPr="00E14FA8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</w:t>
            </w:r>
            <w:proofErr w:type="gramStart"/>
            <w:r w:rsidR="00F31AF6" w:rsidRPr="003947ED">
              <w:t>)</w:t>
            </w:r>
            <w:r w:rsidRPr="003947ED">
              <w:t>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F52C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F52C0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52C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F52C0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F52C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</w:r>
            <w:proofErr w:type="spellStart"/>
            <w:proofErr w:type="gramStart"/>
            <w:r w:rsidR="00481C22" w:rsidRPr="003947ED">
              <w:t>п</w:t>
            </w:r>
            <w:proofErr w:type="spellEnd"/>
            <w:proofErr w:type="gramEnd"/>
            <w:r w:rsidR="00481C22" w:rsidRPr="003947ED">
              <w:t>/</w:t>
            </w:r>
            <w:proofErr w:type="spellStart"/>
            <w:r w:rsidR="00481C22" w:rsidRPr="003947ED">
              <w:t>п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52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r w:rsidR="00683096">
        <w:fldChar w:fldCharType="begin"/>
      </w:r>
      <w:r w:rsidR="00683096">
        <w:instrText xml:space="preserve"> DOCVARIABLE "s_050" \* MERGEFORMAT </w:instrText>
      </w:r>
      <w:r w:rsidR="00683096">
        <w:fldChar w:fldCharType="separate"/>
      </w:r>
      <w:r w:rsidR="00CF52C0" w:rsidRPr="00CF52C0">
        <w:rPr>
          <w:i/>
          <w:u w:val="single"/>
        </w:rPr>
        <w:t>1. Рекомендации по улучшению и оздоровлению условий труда:</w:t>
      </w:r>
      <w:r w:rsidR="00CF52C0" w:rsidRPr="00CF52C0">
        <w:rPr>
          <w:i/>
          <w:u w:val="single"/>
        </w:rPr>
        <w:br/>
        <w:t xml:space="preserve"> 1.1. Организовать рациональные режимы труда  и отдыха (Снижение тяжести трудового процесса);</w:t>
      </w:r>
      <w:r w:rsidR="00CF52C0" w:rsidRPr="00CF52C0">
        <w:rPr>
          <w:i/>
          <w:u w:val="single"/>
        </w:rPr>
        <w:tab/>
        <w:t>   </w:t>
      </w:r>
      <w:r w:rsidR="00CF52C0" w:rsidRPr="00CF52C0">
        <w:rPr>
          <w:i/>
          <w:u w:val="single"/>
        </w:rPr>
        <w:br/>
        <w:t xml:space="preserve"> 1.2. Действие биологического фактора обусловлено спецификой профессиональной деятельности и является вмененной ();</w:t>
      </w:r>
      <w:r w:rsidR="00CF52C0" w:rsidRPr="00CF52C0">
        <w:rPr>
          <w:i/>
          <w:u w:val="single"/>
        </w:rPr>
        <w:tab/>
        <w:t>   </w:t>
      </w:r>
      <w:r w:rsidR="00CF52C0" w:rsidRPr="00CF52C0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</w:t>
      </w:r>
      <w:proofErr w:type="spellStart"/>
      <w:r w:rsidR="00CF52C0" w:rsidRPr="00CF52C0">
        <w:rPr>
          <w:i/>
          <w:u w:val="single"/>
        </w:rPr>
        <w:t>СанПиН</w:t>
      </w:r>
      <w:proofErr w:type="spellEnd"/>
      <w:r w:rsidR="00CF52C0" w:rsidRPr="00CF52C0">
        <w:rPr>
          <w:i/>
          <w:u w:val="single"/>
        </w:rPr>
        <w:t xml:space="preserve"> 2.4.6.2553-09, п.2.2); возможность применения труда инвалидов - нет (СП 2.2.9.2510-09);</w:t>
      </w:r>
      <w:r w:rsidR="00CF52C0" w:rsidRPr="00CF52C0">
        <w:rPr>
          <w:i/>
          <w:u w:val="single"/>
        </w:rPr>
        <w:tab/>
        <w:t>   </w:t>
      </w:r>
      <w:r w:rsidR="00CF52C0" w:rsidRPr="00CF52C0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="00CF52C0" w:rsidRPr="00CF52C0">
        <w:rPr>
          <w:i/>
          <w:u w:val="single"/>
        </w:rPr>
        <w:tab/>
        <w:t>   </w:t>
      </w:r>
      <w:r w:rsidR="00683096"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952BA" w:rsidRPr="003952BA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4FA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4FA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E14F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4FA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4FA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E14F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proofErr w:type="spellStart"/>
            <w:r>
              <w:t>Скугарова</w:t>
            </w:r>
            <w:proofErr w:type="spellEnd"/>
            <w:r>
              <w:t xml:space="preserve">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</w:t>
      </w:r>
      <w:proofErr w:type="gramStart"/>
      <w:r w:rsidRPr="003947ED">
        <w:t>т(</w:t>
      </w:r>
      <w:proofErr w:type="gramEnd"/>
      <w:r w:rsidRPr="003947ED">
        <w:t>-</w:t>
      </w:r>
      <w:proofErr w:type="spellStart"/>
      <w:r w:rsidRPr="003947ED">
        <w:t>ы</w:t>
      </w:r>
      <w:proofErr w:type="spellEnd"/>
      <w:r w:rsidRPr="003947ED">
        <w:t>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E2A7B" w:rsidTr="007E2A7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7E2A7B" w:rsidP="003C5C39">
            <w:pPr>
              <w:pStyle w:val="a8"/>
            </w:pPr>
            <w:r w:rsidRPr="007E2A7B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7E2A7B" w:rsidP="003C5C39">
            <w:pPr>
              <w:pStyle w:val="a8"/>
            </w:pPr>
            <w:r w:rsidRPr="007E2A7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E2A7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E2A7B" w:rsidRDefault="003952BA" w:rsidP="003C5C39">
            <w:pPr>
              <w:pStyle w:val="a8"/>
            </w:pPr>
            <w:r>
              <w:t>24.11.2016</w:t>
            </w:r>
          </w:p>
        </w:tc>
      </w:tr>
      <w:tr w:rsidR="00EF07A3" w:rsidRPr="007E2A7B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3C5C39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EF07A3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E2A7B" w:rsidRDefault="007E2A7B" w:rsidP="00EF07A3">
            <w:pPr>
              <w:pStyle w:val="a8"/>
              <w:rPr>
                <w:b/>
                <w:vertAlign w:val="superscript"/>
              </w:rPr>
            </w:pPr>
            <w:r w:rsidRPr="007E2A7B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E2A7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E2A7B" w:rsidRDefault="007E2A7B" w:rsidP="00EF07A3">
            <w:pPr>
              <w:pStyle w:val="a8"/>
              <w:rPr>
                <w:vertAlign w:val="superscript"/>
              </w:rPr>
            </w:pPr>
            <w:r w:rsidRPr="007E2A7B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</w:t>
      </w:r>
      <w:proofErr w:type="gramStart"/>
      <w:r w:rsidRPr="003947ED">
        <w:t>н(</w:t>
      </w:r>
      <w:proofErr w:type="spellStart"/>
      <w:proofErr w:type="gramEnd"/>
      <w:r w:rsidRPr="003947ED">
        <w:t>ы</w:t>
      </w:r>
      <w:proofErr w:type="spellEnd"/>
      <w:r w:rsidRPr="003947ED">
        <w:t>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E14FA8" w:rsidP="004E51DC">
            <w:pPr>
              <w:pStyle w:val="a8"/>
            </w:pPr>
            <w:proofErr w:type="spellStart"/>
            <w:r>
              <w:t>Норин</w:t>
            </w:r>
            <w:proofErr w:type="spellEnd"/>
            <w:r>
              <w:t xml:space="preserve"> Николай Степанович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E14FA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  <w:r>
              <w:t>Кузнецова Любовь Сергеевна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  <w:r>
              <w:t>Тарасов  Юрий Николаевич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  <w:r>
              <w:t>Гаврилин Алексей Валерьевич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4FA8" w:rsidRPr="00E14FA8" w:rsidRDefault="00E14FA8" w:rsidP="004E51DC">
            <w:pPr>
              <w:pStyle w:val="a8"/>
            </w:pPr>
          </w:p>
        </w:tc>
      </w:tr>
      <w:tr w:rsidR="00E14FA8" w:rsidRPr="00E14FA8" w:rsidTr="00E14FA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14FA8" w:rsidRPr="00E14FA8" w:rsidRDefault="00E14FA8" w:rsidP="00EF07A3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14FA8" w:rsidRPr="00E14FA8" w:rsidRDefault="00E14FA8" w:rsidP="004E51DC">
            <w:pPr>
              <w:pStyle w:val="a8"/>
              <w:rPr>
                <w:vertAlign w:val="superscript"/>
              </w:rPr>
            </w:pPr>
            <w:r w:rsidRPr="00E14FA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A7B" w:rsidRDefault="007E2A7B" w:rsidP="0076042D">
      <w:pPr>
        <w:pStyle w:val="a9"/>
      </w:pPr>
      <w:r>
        <w:separator/>
      </w:r>
    </w:p>
  </w:endnote>
  <w:endnote w:type="continuationSeparator" w:id="0">
    <w:p w:rsidR="007E2A7B" w:rsidRDefault="007E2A7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E14FA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11091/042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8309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83096" w:rsidRPr="00C31869">
            <w:rPr>
              <w:rStyle w:val="ad"/>
              <w:sz w:val="20"/>
              <w:szCs w:val="20"/>
            </w:rPr>
            <w:fldChar w:fldCharType="separate"/>
          </w:r>
          <w:r w:rsidR="00CF52C0">
            <w:rPr>
              <w:rStyle w:val="ad"/>
              <w:noProof/>
              <w:sz w:val="20"/>
              <w:szCs w:val="20"/>
            </w:rPr>
            <w:t>2</w:t>
          </w:r>
          <w:r w:rsidR="0068309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52C0" w:rsidRPr="00CF52C0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A7B" w:rsidRDefault="007E2A7B" w:rsidP="0076042D">
      <w:pPr>
        <w:pStyle w:val="a9"/>
      </w:pPr>
      <w:r>
        <w:separator/>
      </w:r>
    </w:p>
  </w:footnote>
  <w:footnote w:type="continuationSeparator" w:id="0">
    <w:p w:rsidR="007E2A7B" w:rsidRDefault="007E2A7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nal_rms" w:val="4;  11091/042, 11091/042-1А (11091/042), 11091/042-2А (11091/042), 11091/042-3А (11091/042)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персонал"/>
    <w:docVar w:name="class" w:val=" не определен "/>
    <w:docVar w:name="close_doc_flag" w:val="0"/>
    <w:docVar w:name="co_classes" w:val="   "/>
    <w:docVar w:name="codeok" w:val=" 19262 "/>
    <w:docVar w:name="codeok " w:val="    "/>
    <w:docVar w:name="col18" w:val=" 0 "/>
    <w:docVar w:name="colanal" w:val="  Отсутствуют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42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EA62ED4E8AE04015AD8F3B6441282A26"/>
    <w:docVar w:name="rm_id" w:val="109"/>
    <w:docVar w:name="rm_name" w:val="                                          "/>
    <w:docVar w:name="rm_number" w:val=" 11091/042 "/>
    <w:docVar w:name="s_050" w:val="1. Рекомендации по улучшению и оздоровлению условий труда:_x000B_ 1.1. Организовать рациональные режимы труда  и отдыха (Снижение тяжести трудового процесса);_x0009_   _x000B_ 1.2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"/>
    <w:docVar w:name="version" w:val="51"/>
  </w:docVars>
  <w:rsids>
    <w:rsidRoot w:val="00994C87"/>
    <w:rsid w:val="000024F1"/>
    <w:rsid w:val="00025683"/>
    <w:rsid w:val="000379E2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119D5"/>
    <w:rsid w:val="00367816"/>
    <w:rsid w:val="003876C3"/>
    <w:rsid w:val="003947ED"/>
    <w:rsid w:val="003952BA"/>
    <w:rsid w:val="003C24DB"/>
    <w:rsid w:val="003C5C39"/>
    <w:rsid w:val="0040104A"/>
    <w:rsid w:val="00402CAC"/>
    <w:rsid w:val="0041090A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83096"/>
    <w:rsid w:val="0069682B"/>
    <w:rsid w:val="006B232C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2A7B"/>
    <w:rsid w:val="00835248"/>
    <w:rsid w:val="00883461"/>
    <w:rsid w:val="008E68DE"/>
    <w:rsid w:val="008E70C1"/>
    <w:rsid w:val="0090588D"/>
    <w:rsid w:val="0092778A"/>
    <w:rsid w:val="00967790"/>
    <w:rsid w:val="0098630F"/>
    <w:rsid w:val="00994C87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91555"/>
    <w:rsid w:val="00CE3307"/>
    <w:rsid w:val="00CF52C0"/>
    <w:rsid w:val="00D76DF8"/>
    <w:rsid w:val="00DB1272"/>
    <w:rsid w:val="00DB5302"/>
    <w:rsid w:val="00DD6B1F"/>
    <w:rsid w:val="00E124F4"/>
    <w:rsid w:val="00E14FA8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759</Words>
  <Characters>5666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2016-11-28T10:29:00Z</dcterms:created>
  <dcterms:modified xsi:type="dcterms:W3CDTF">2016-11-28T10:31:00Z</dcterms:modified>
</cp:coreProperties>
</file>